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456403">
        <w:rPr>
          <w:rFonts w:ascii="Arial" w:hAnsi="Arial" w:cs="Arial"/>
          <w:b/>
          <w:color w:val="000000"/>
          <w:sz w:val="24"/>
        </w:rPr>
        <w:t>121</w:t>
      </w:r>
      <w:r w:rsidRPr="00BE31A1">
        <w:rPr>
          <w:rFonts w:ascii="Arial" w:hAnsi="Arial" w:cs="Arial"/>
          <w:b/>
          <w:color w:val="000000"/>
          <w:sz w:val="24"/>
        </w:rPr>
        <w:tab/>
      </w:r>
      <w:r w:rsidR="00FD0427" w:rsidRPr="00FD0427">
        <w:rPr>
          <w:rFonts w:ascii="Arial" w:hAnsi="Arial" w:cs="Arial"/>
          <w:b/>
          <w:color w:val="000000"/>
          <w:sz w:val="24"/>
        </w:rPr>
        <w:t>S5-18</w:t>
      </w:r>
      <w:r w:rsidR="00456403">
        <w:rPr>
          <w:rFonts w:ascii="Arial" w:hAnsi="Arial" w:cs="Arial"/>
          <w:b/>
          <w:color w:val="000000"/>
          <w:sz w:val="24"/>
        </w:rPr>
        <w:t>6</w:t>
      </w:r>
      <w:r w:rsidR="00FB67EF">
        <w:rPr>
          <w:rFonts w:ascii="Arial" w:hAnsi="Arial" w:cs="Arial"/>
          <w:b/>
          <w:color w:val="000000"/>
          <w:sz w:val="24"/>
        </w:rPr>
        <w:t>412</w:t>
      </w:r>
    </w:p>
    <w:p w:rsidR="00DD44EA" w:rsidRPr="00BE31A1" w:rsidRDefault="00456403" w:rsidP="00D35379">
      <w:pPr>
        <w:widowControl w:val="0"/>
        <w:pBdr>
          <w:bottom w:val="single" w:sz="4" w:space="1" w:color="auto"/>
        </w:pBdr>
        <w:tabs>
          <w:tab w:val="right" w:pos="9639"/>
        </w:tabs>
        <w:spacing w:after="0"/>
        <w:outlineLvl w:val="0"/>
        <w:rPr>
          <w:rFonts w:ascii="Arial" w:hAnsi="Arial" w:cs="Arial"/>
          <w:b/>
          <w:color w:val="000000"/>
          <w:sz w:val="24"/>
        </w:rPr>
      </w:pPr>
      <w:r w:rsidRPr="00456403">
        <w:rPr>
          <w:rFonts w:ascii="Arial" w:hAnsi="Arial" w:cs="Arial"/>
          <w:b/>
          <w:color w:val="000000"/>
          <w:sz w:val="24"/>
        </w:rPr>
        <w:t>8-12 October 2018, Kochi, India</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D0427" w:rsidRPr="00BE31A1">
        <w:rPr>
          <w:rFonts w:ascii="Arial" w:hAnsi="Arial" w:cs="Arial"/>
          <w:i/>
          <w:color w:val="000000"/>
          <w:sz w:val="18"/>
          <w:szCs w:val="18"/>
        </w:rPr>
        <w:t>1</w:t>
      </w:r>
      <w:r w:rsidR="00FD0427">
        <w:rPr>
          <w:rFonts w:ascii="Arial" w:hAnsi="Arial" w:cs="Arial"/>
          <w:i/>
          <w:color w:val="000000"/>
          <w:sz w:val="18"/>
          <w:szCs w:val="18"/>
        </w:rPr>
        <w:t>8</w:t>
      </w:r>
      <w:r>
        <w:rPr>
          <w:rFonts w:ascii="Arial" w:hAnsi="Arial" w:cs="Arial"/>
          <w:i/>
          <w:color w:val="000000"/>
          <w:sz w:val="18"/>
          <w:szCs w:val="18"/>
        </w:rPr>
        <w:t>6</w:t>
      </w:r>
      <w:r w:rsidR="00017729">
        <w:rPr>
          <w:rFonts w:ascii="Arial" w:hAnsi="Arial" w:cs="Arial"/>
          <w:i/>
          <w:color w:val="000000"/>
          <w:sz w:val="18"/>
          <w:szCs w:val="18"/>
        </w:rPr>
        <w:t>019</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214908"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rsidR="00DD44EA" w:rsidRPr="00BE31A1" w:rsidRDefault="00DD44EA" w:rsidP="00D35379">
      <w:pPr>
        <w:pStyle w:val="Titre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22400A" w:rsidRDefault="000E3332" w:rsidP="0073774C">
      <w:pPr>
        <w:pStyle w:val="Titre1"/>
        <w:keepNext w:val="0"/>
        <w:keepLines w:val="0"/>
        <w:widowControl w:val="0"/>
        <w:rPr>
          <w:color w:val="000000"/>
        </w:rPr>
      </w:pPr>
      <w:r w:rsidRPr="00BE31A1">
        <w:rPr>
          <w:color w:val="000000"/>
        </w:rPr>
        <w:t>2</w:t>
      </w:r>
      <w:r w:rsidR="00E076CA" w:rsidRPr="00BE31A1">
        <w:rPr>
          <w:color w:val="000000"/>
        </w:rPr>
        <w:tab/>
        <w:t>Open Actions</w:t>
      </w:r>
    </w:p>
    <w:p w:rsidR="00554C0C" w:rsidRPr="00554C0C" w:rsidRDefault="00554C0C" w:rsidP="00554C0C"/>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A85184" w:rsidRPr="00A85184" w:rsidTr="00397B45">
        <w:trPr>
          <w:trHeight w:val="298"/>
          <w:tblHeader/>
        </w:trPr>
        <w:tc>
          <w:tcPr>
            <w:tcW w:w="791"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554C0C" w:rsidRPr="00A85184" w:rsidTr="00397B45">
        <w:trPr>
          <w:trHeight w:val="1287"/>
          <w:tblHeader/>
        </w:trPr>
        <w:tc>
          <w:tcPr>
            <w:tcW w:w="79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t>Open</w:t>
            </w:r>
          </w:p>
        </w:tc>
        <w:tc>
          <w:tcPr>
            <w:tcW w:w="1185" w:type="dxa"/>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Christian</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NFV rapporteurs</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554C0C" w:rsidRPr="0073774C" w:rsidRDefault="00554C0C" w:rsidP="00554C0C">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276" w:type="dxa"/>
            <w:shd w:val="clear" w:color="000000" w:fill="auto"/>
            <w:vAlign w:val="center"/>
          </w:tcPr>
          <w:p w:rsidR="00554C0C" w:rsidRPr="0073774C" w:rsidRDefault="00554C0C" w:rsidP="00554C0C">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tc>
        <w:tc>
          <w:tcPr>
            <w:tcW w:w="1185" w:type="dxa"/>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397B4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554C0C" w:rsidRPr="00A85184" w:rsidTr="00E9788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554C0C" w:rsidRPr="0073774C" w:rsidRDefault="00554C0C"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bl>
    <w:p w:rsidR="004E5AAF" w:rsidRDefault="004E5AAF">
      <w:pPr>
        <w:spacing w:after="0"/>
        <w:rPr>
          <w:color w:val="000000"/>
        </w:rPr>
      </w:pPr>
    </w:p>
    <w:p w:rsidR="00CB17B7" w:rsidRDefault="00CB17B7">
      <w:pPr>
        <w:spacing w:after="0"/>
        <w:rPr>
          <w:color w:val="000000"/>
        </w:rPr>
      </w:pPr>
      <w:r>
        <w:rPr>
          <w:color w:val="000000"/>
        </w:rPr>
        <w:br w:type="page"/>
      </w:r>
    </w:p>
    <w:p w:rsidR="004E5AAF" w:rsidRDefault="004E5AAF">
      <w:pPr>
        <w:spacing w:after="0"/>
        <w:rPr>
          <w:color w:val="000000"/>
        </w:rPr>
      </w:pPr>
    </w:p>
    <w:p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85"/>
      </w:tblGrid>
      <w:tr w:rsidR="004E5AAF" w:rsidRPr="00A85184" w:rsidTr="008003E7">
        <w:trPr>
          <w:trHeight w:val="298"/>
          <w:tblHeader/>
        </w:trPr>
        <w:tc>
          <w:tcPr>
            <w:tcW w:w="79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276"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817"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rsidR="004E5AAF" w:rsidRPr="0073774C" w:rsidRDefault="004E5AAF" w:rsidP="008003E7">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r>
              <w:rPr>
                <w:rFonts w:ascii="Arial" w:hAnsi="Arial" w:cs="Arial"/>
                <w:color w:val="000000" w:themeColor="text1"/>
                <w:sz w:val="18"/>
                <w:szCs w:val="18"/>
              </w:rPr>
              <w:t xml:space="preserve"> </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4E5AAF"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rsidR="004E5AAF" w:rsidRPr="004E5AAF"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rsidR="004E5AAF" w:rsidRPr="004E5AAF"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rsidR="004E5AAF" w:rsidRPr="0073774C" w:rsidRDefault="004E5AAF" w:rsidP="008003E7">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4E5AAF"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554C0C">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r w:rsidR="00554C0C">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554C0C"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4E5AAF" w:rsidRPr="0073774C" w:rsidRDefault="004E5AAF" w:rsidP="00967FC5">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w:t>
            </w:r>
            <w:r w:rsidR="00967FC5" w:rsidRPr="0073774C">
              <w:rPr>
                <w:rFonts w:ascii="Arial" w:hAnsi="Arial" w:cs="Arial"/>
                <w:color w:val="000000" w:themeColor="text1"/>
                <w:sz w:val="18"/>
                <w:szCs w:val="18"/>
              </w:rPr>
              <w:t>12</w:t>
            </w:r>
            <w:r w:rsidR="00967FC5">
              <w:rPr>
                <w:rFonts w:ascii="Arial" w:hAnsi="Arial" w:cs="Arial"/>
                <w:color w:val="000000" w:themeColor="text1"/>
                <w:sz w:val="18"/>
                <w:szCs w:val="18"/>
              </w:rPr>
              <w:t>2</w:t>
            </w:r>
          </w:p>
        </w:tc>
      </w:tr>
      <w:tr w:rsidR="00017729"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017729">
            <w:pPr>
              <w:spacing w:after="0"/>
              <w:rPr>
                <w:rFonts w:ascii="Arial" w:hAnsi="Arial" w:cs="Arial"/>
                <w:color w:val="000000" w:themeColor="text1"/>
                <w:sz w:val="18"/>
                <w:szCs w:val="18"/>
              </w:rPr>
            </w:pPr>
            <w:r>
              <w:rPr>
                <w:rFonts w:ascii="Arial" w:hAnsi="Arial" w:cs="Arial"/>
                <w:color w:val="000000" w:themeColor="text1"/>
                <w:sz w:val="18"/>
                <w:szCs w:val="18"/>
              </w:rPr>
              <w:t>Action triggered by S5-186061. Analyze S5-186061 and prepare a reply to ITU-T SG2</w:t>
            </w:r>
            <w:r w:rsidR="0048351F">
              <w:rPr>
                <w:rFonts w:ascii="Arial" w:hAnsi="Arial" w:cs="Arial"/>
                <w:color w:val="000000" w:themeColor="text1"/>
                <w:sz w:val="18"/>
                <w:szCs w:val="18"/>
              </w:rPr>
              <w:t xml:space="preserve"> </w:t>
            </w:r>
            <w:r w:rsidR="0048351F"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554C0C">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spacing w:after="0"/>
              <w:rPr>
                <w:rFonts w:ascii="Arial" w:hAnsi="Arial" w:cs="Arial"/>
                <w:color w:val="000000" w:themeColor="text1"/>
                <w:sz w:val="18"/>
                <w:szCs w:val="18"/>
              </w:rPr>
            </w:pPr>
            <w:r>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017729" w:rsidRPr="0073774C" w:rsidRDefault="00017729" w:rsidP="008003E7">
            <w:pPr>
              <w:widowControl w:val="0"/>
              <w:spacing w:after="0"/>
              <w:rPr>
                <w:rFonts w:ascii="Arial" w:hAnsi="Arial" w:cs="Arial"/>
                <w:color w:val="000000" w:themeColor="text1"/>
                <w:sz w:val="18"/>
                <w:szCs w:val="18"/>
              </w:rPr>
            </w:pPr>
            <w:r>
              <w:rPr>
                <w:rFonts w:ascii="Arial" w:hAnsi="Arial" w:cs="Arial"/>
                <w:color w:val="000000" w:themeColor="text1"/>
                <w:sz w:val="18"/>
                <w:szCs w:val="18"/>
              </w:rPr>
              <w:t>SA5#122</w:t>
            </w:r>
          </w:p>
        </w:tc>
      </w:tr>
      <w:tr w:rsidR="00F62A7D" w:rsidRPr="00A85184" w:rsidTr="008003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F62A7D">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S5-186212. Produce CR/pCRs(s) to replace ‘MS’ by ‘MnS’ in all Rel-15 and Rel-16 (if any) TS/TRs </w:t>
            </w:r>
            <w:r w:rsidR="00FB67EF">
              <w:rPr>
                <w:rFonts w:ascii="Arial" w:hAnsi="Arial" w:cs="Arial"/>
                <w:color w:val="000000" w:themeColor="text1"/>
                <w:sz w:val="18"/>
                <w:szCs w:val="18"/>
              </w:rPr>
              <w:t xml:space="preserve">where </w:t>
            </w:r>
            <w:bookmarkStart w:id="0" w:name="_GoBack"/>
            <w:bookmarkEnd w:id="0"/>
            <w:r>
              <w:rPr>
                <w:rFonts w:ascii="Arial" w:hAnsi="Arial" w:cs="Arial"/>
                <w:color w:val="000000" w:themeColor="text1"/>
                <w:sz w:val="18"/>
                <w:szCs w:val="18"/>
              </w:rPr>
              <w:t>‘MS’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554C0C">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spacing w:after="0"/>
              <w:rPr>
                <w:rFonts w:ascii="Arial" w:hAnsi="Arial" w:cs="Arial"/>
                <w:color w:val="000000" w:themeColor="text1"/>
                <w:sz w:val="18"/>
                <w:szCs w:val="18"/>
              </w:rPr>
            </w:pPr>
            <w:r w:rsidRPr="0073774C">
              <w:rPr>
                <w:rFonts w:ascii="Arial" w:hAnsi="Arial" w:cs="Arial"/>
                <w:color w:val="000000" w:themeColor="text1"/>
                <w:sz w:val="18"/>
                <w:szCs w:val="18"/>
              </w:rPr>
              <w:t>New</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rsidR="00F62A7D" w:rsidRDefault="00F62A7D" w:rsidP="008003E7">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2</w:t>
            </w:r>
          </w:p>
        </w:tc>
      </w:tr>
    </w:tbl>
    <w:p w:rsidR="004E5AAF" w:rsidRDefault="004E5AAF">
      <w:pPr>
        <w:spacing w:after="0"/>
        <w:rPr>
          <w:rFonts w:ascii="Arial" w:hAnsi="Arial"/>
          <w:color w:val="000000"/>
          <w:sz w:val="36"/>
        </w:rPr>
      </w:pPr>
    </w:p>
    <w:p w:rsidR="00554C0C" w:rsidRDefault="00554C0C">
      <w:pPr>
        <w:spacing w:after="0"/>
        <w:rPr>
          <w:rFonts w:ascii="Arial" w:hAnsi="Arial"/>
          <w:color w:val="000000"/>
          <w:sz w:val="36"/>
        </w:rPr>
      </w:pPr>
      <w:r>
        <w:rPr>
          <w:color w:val="000000"/>
        </w:rPr>
        <w:br w:type="page"/>
      </w:r>
    </w:p>
    <w:p w:rsidR="00E076CA" w:rsidRPr="00BE31A1" w:rsidRDefault="000E3332" w:rsidP="00D35379">
      <w:pPr>
        <w:pStyle w:val="Titre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9" w:tgtFrame="_blank" w:history="1">
              <w:r w:rsidRPr="000A6288">
                <w:rPr>
                  <w:rStyle w:val="Lienhypertexte"/>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10"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A054AF">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1" w:anchor=" genericRanNrm" w:history="1">
              <w:r w:rsidRPr="000A6288">
                <w:rPr>
                  <w:rStyle w:val="Lienhypertexte"/>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A054AF">
        <w:trPr>
          <w:trHeight w:val="298"/>
          <w:tblHeader/>
        </w:trPr>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lastRenderedPageBreak/>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A054AF">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A054AF">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lastRenderedPageBreak/>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E97" w:rsidRDefault="00291E97">
      <w:r>
        <w:separator/>
      </w:r>
    </w:p>
  </w:endnote>
  <w:endnote w:type="continuationSeparator" w:id="0">
    <w:p w:rsidR="00291E97" w:rsidRDefault="00291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E97" w:rsidRDefault="00291E97">
      <w:r>
        <w:separator/>
      </w:r>
    </w:p>
  </w:footnote>
  <w:footnote w:type="continuationSeparator" w:id="0">
    <w:p w:rsidR="00291E97" w:rsidRDefault="00291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FD91179"/>
    <w:multiLevelType w:val="hybridMultilevel"/>
    <w:tmpl w:val="6FFC9AAA"/>
    <w:lvl w:ilvl="0" w:tplc="EAD6AE5C">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BA0"/>
    <w:rsid w:val="000011A7"/>
    <w:rsid w:val="0000197B"/>
    <w:rsid w:val="000069B4"/>
    <w:rsid w:val="000103B0"/>
    <w:rsid w:val="000114CB"/>
    <w:rsid w:val="000161D6"/>
    <w:rsid w:val="0001700E"/>
    <w:rsid w:val="00017729"/>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2CE6"/>
    <w:rsid w:val="000E3332"/>
    <w:rsid w:val="000E525A"/>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4ED1"/>
    <w:rsid w:val="001C5212"/>
    <w:rsid w:val="001D52C0"/>
    <w:rsid w:val="001D60B5"/>
    <w:rsid w:val="001D70E6"/>
    <w:rsid w:val="001D7AB8"/>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14908"/>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1E97"/>
    <w:rsid w:val="002923EF"/>
    <w:rsid w:val="00293464"/>
    <w:rsid w:val="002942A5"/>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2F653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64E88"/>
    <w:rsid w:val="00376BD0"/>
    <w:rsid w:val="00376BD8"/>
    <w:rsid w:val="00377768"/>
    <w:rsid w:val="00380D94"/>
    <w:rsid w:val="00381C10"/>
    <w:rsid w:val="00382D44"/>
    <w:rsid w:val="00384C16"/>
    <w:rsid w:val="00386112"/>
    <w:rsid w:val="003868D4"/>
    <w:rsid w:val="003873F7"/>
    <w:rsid w:val="00397B45"/>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1E0F"/>
    <w:rsid w:val="003E243D"/>
    <w:rsid w:val="003E246E"/>
    <w:rsid w:val="003E2D9F"/>
    <w:rsid w:val="003E4125"/>
    <w:rsid w:val="003E73EA"/>
    <w:rsid w:val="003E782A"/>
    <w:rsid w:val="003F1644"/>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44D50"/>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351F"/>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E5AAF"/>
    <w:rsid w:val="004F0725"/>
    <w:rsid w:val="004F5767"/>
    <w:rsid w:val="0050305B"/>
    <w:rsid w:val="0050416E"/>
    <w:rsid w:val="00504560"/>
    <w:rsid w:val="0051073A"/>
    <w:rsid w:val="005109BD"/>
    <w:rsid w:val="0051379B"/>
    <w:rsid w:val="00514E99"/>
    <w:rsid w:val="00515B79"/>
    <w:rsid w:val="0052262B"/>
    <w:rsid w:val="0052372E"/>
    <w:rsid w:val="005251BB"/>
    <w:rsid w:val="00525F78"/>
    <w:rsid w:val="005278A3"/>
    <w:rsid w:val="0052794D"/>
    <w:rsid w:val="00527F97"/>
    <w:rsid w:val="00532847"/>
    <w:rsid w:val="00532B40"/>
    <w:rsid w:val="00537972"/>
    <w:rsid w:val="00537D51"/>
    <w:rsid w:val="005418FB"/>
    <w:rsid w:val="005448E6"/>
    <w:rsid w:val="00546BAB"/>
    <w:rsid w:val="005500F1"/>
    <w:rsid w:val="00554C0C"/>
    <w:rsid w:val="005557E7"/>
    <w:rsid w:val="00555858"/>
    <w:rsid w:val="00556CDB"/>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55C0"/>
    <w:rsid w:val="005D65BD"/>
    <w:rsid w:val="005E03B4"/>
    <w:rsid w:val="005E07A9"/>
    <w:rsid w:val="005E1DC3"/>
    <w:rsid w:val="005E2994"/>
    <w:rsid w:val="005E326F"/>
    <w:rsid w:val="005E4B10"/>
    <w:rsid w:val="005E665E"/>
    <w:rsid w:val="005E66C0"/>
    <w:rsid w:val="005E6A8D"/>
    <w:rsid w:val="005F028D"/>
    <w:rsid w:val="005F3980"/>
    <w:rsid w:val="005F4705"/>
    <w:rsid w:val="005F53BB"/>
    <w:rsid w:val="005F53FC"/>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4991"/>
    <w:rsid w:val="006375A5"/>
    <w:rsid w:val="00637C3C"/>
    <w:rsid w:val="006413D7"/>
    <w:rsid w:val="00646A6B"/>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810BE"/>
    <w:rsid w:val="00681871"/>
    <w:rsid w:val="00683E91"/>
    <w:rsid w:val="00690AAB"/>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E63B1"/>
    <w:rsid w:val="006F40AC"/>
    <w:rsid w:val="006F73C5"/>
    <w:rsid w:val="007024EA"/>
    <w:rsid w:val="00702FA2"/>
    <w:rsid w:val="00704DDB"/>
    <w:rsid w:val="0070540F"/>
    <w:rsid w:val="00711166"/>
    <w:rsid w:val="00715C7C"/>
    <w:rsid w:val="00716813"/>
    <w:rsid w:val="00725049"/>
    <w:rsid w:val="00725CAC"/>
    <w:rsid w:val="007362AC"/>
    <w:rsid w:val="0073698E"/>
    <w:rsid w:val="00737704"/>
    <w:rsid w:val="0073774C"/>
    <w:rsid w:val="00742263"/>
    <w:rsid w:val="00743461"/>
    <w:rsid w:val="00744CC8"/>
    <w:rsid w:val="0074605B"/>
    <w:rsid w:val="00747319"/>
    <w:rsid w:val="007479AC"/>
    <w:rsid w:val="00750F8E"/>
    <w:rsid w:val="00753B88"/>
    <w:rsid w:val="0075639F"/>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E04C0"/>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076"/>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1709"/>
    <w:rsid w:val="00964954"/>
    <w:rsid w:val="009653DF"/>
    <w:rsid w:val="00967FC5"/>
    <w:rsid w:val="00970F13"/>
    <w:rsid w:val="00973D4B"/>
    <w:rsid w:val="00984254"/>
    <w:rsid w:val="009868AC"/>
    <w:rsid w:val="00990702"/>
    <w:rsid w:val="009931EA"/>
    <w:rsid w:val="009A00AD"/>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1EB1"/>
    <w:rsid w:val="009F25C4"/>
    <w:rsid w:val="009F3700"/>
    <w:rsid w:val="009F3D16"/>
    <w:rsid w:val="009F476C"/>
    <w:rsid w:val="009F65DF"/>
    <w:rsid w:val="009F705B"/>
    <w:rsid w:val="00A01648"/>
    <w:rsid w:val="00A03874"/>
    <w:rsid w:val="00A03F88"/>
    <w:rsid w:val="00A054AF"/>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220C"/>
    <w:rsid w:val="00AA27CD"/>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5087"/>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2BF"/>
    <w:rsid w:val="00B76555"/>
    <w:rsid w:val="00B76625"/>
    <w:rsid w:val="00B809EE"/>
    <w:rsid w:val="00B810C1"/>
    <w:rsid w:val="00B82925"/>
    <w:rsid w:val="00B9028F"/>
    <w:rsid w:val="00B905BE"/>
    <w:rsid w:val="00B94976"/>
    <w:rsid w:val="00B94E6B"/>
    <w:rsid w:val="00B9541E"/>
    <w:rsid w:val="00B9634D"/>
    <w:rsid w:val="00BA0AD1"/>
    <w:rsid w:val="00BB14D8"/>
    <w:rsid w:val="00BB21D5"/>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8BA"/>
    <w:rsid w:val="00C77FE6"/>
    <w:rsid w:val="00C80BB6"/>
    <w:rsid w:val="00C84D92"/>
    <w:rsid w:val="00C84FAD"/>
    <w:rsid w:val="00C86808"/>
    <w:rsid w:val="00C916BF"/>
    <w:rsid w:val="00C919B1"/>
    <w:rsid w:val="00C92126"/>
    <w:rsid w:val="00C95A08"/>
    <w:rsid w:val="00C95C8D"/>
    <w:rsid w:val="00CA2969"/>
    <w:rsid w:val="00CA2E46"/>
    <w:rsid w:val="00CA4490"/>
    <w:rsid w:val="00CA4E83"/>
    <w:rsid w:val="00CA5459"/>
    <w:rsid w:val="00CB101F"/>
    <w:rsid w:val="00CB17B7"/>
    <w:rsid w:val="00CB1FC0"/>
    <w:rsid w:val="00CB48AB"/>
    <w:rsid w:val="00CB61CE"/>
    <w:rsid w:val="00CB6424"/>
    <w:rsid w:val="00CC131E"/>
    <w:rsid w:val="00CC160B"/>
    <w:rsid w:val="00CC65F1"/>
    <w:rsid w:val="00CD00EB"/>
    <w:rsid w:val="00CD34BF"/>
    <w:rsid w:val="00CD4270"/>
    <w:rsid w:val="00CD5EA7"/>
    <w:rsid w:val="00CD633F"/>
    <w:rsid w:val="00CE17D4"/>
    <w:rsid w:val="00CE18EB"/>
    <w:rsid w:val="00CE5049"/>
    <w:rsid w:val="00CE51BD"/>
    <w:rsid w:val="00CF1E3D"/>
    <w:rsid w:val="00CF24CB"/>
    <w:rsid w:val="00CF3C33"/>
    <w:rsid w:val="00CF43EB"/>
    <w:rsid w:val="00CF6347"/>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782"/>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9788A"/>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31DF"/>
    <w:rsid w:val="00F44046"/>
    <w:rsid w:val="00F44CB4"/>
    <w:rsid w:val="00F46F96"/>
    <w:rsid w:val="00F533BB"/>
    <w:rsid w:val="00F53E88"/>
    <w:rsid w:val="00F55419"/>
    <w:rsid w:val="00F56A21"/>
    <w:rsid w:val="00F56AD3"/>
    <w:rsid w:val="00F57055"/>
    <w:rsid w:val="00F5799D"/>
    <w:rsid w:val="00F62701"/>
    <w:rsid w:val="00F62A7D"/>
    <w:rsid w:val="00F6466B"/>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2EE5"/>
    <w:rsid w:val="00FB3142"/>
    <w:rsid w:val="00FB4F7C"/>
    <w:rsid w:val="00FB67EF"/>
    <w:rsid w:val="00FC0314"/>
    <w:rsid w:val="00FC290F"/>
    <w:rsid w:val="00FC2C5A"/>
    <w:rsid w:val="00FC2E42"/>
    <w:rsid w:val="00FC2FBB"/>
    <w:rsid w:val="00FC49A2"/>
    <w:rsid w:val="00FC4E07"/>
    <w:rsid w:val="00FD0427"/>
    <w:rsid w:val="00FD1E55"/>
    <w:rsid w:val="00FD25C7"/>
    <w:rsid w:val="00FD614D"/>
    <w:rsid w:val="00FE0533"/>
    <w:rsid w:val="00FE4CA8"/>
    <w:rsid w:val="00FE6EF4"/>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paragraph" w:styleId="Paragraphedeliste">
    <w:name w:val="List Paragraph"/>
    <w:basedOn w:val="Normal"/>
    <w:uiPriority w:val="34"/>
    <w:qFormat/>
    <w:rsid w:val="000D20DF"/>
    <w:pPr>
      <w:spacing w:after="0"/>
      <w:ind w:left="720"/>
      <w:contextualSpacing/>
    </w:pPr>
    <w:rPr>
      <w:rFonts w:eastAsia="Times New Roman"/>
      <w:sz w:val="24"/>
      <w:szCs w:val="24"/>
      <w:lang w:val="en-US"/>
    </w:rPr>
  </w:style>
  <w:style w:type="paragraph" w:styleId="Corpsdetexte">
    <w:name w:val="Body Text"/>
    <w:aliases w:val="AvtalBrödtext, ändrad,Bodytext,ändrad,AvtalBrodtext,andrad,EHPT,Body Text2,Body3,Body Text ,Body Text level 1,Response,compact,paragraph 2,body indent,bt,Requirements,à¹×éÍàÃ×èÍ§,Bodytext1,Bodytext2,AvtalBrödtext1,ändrad1,Bodytext3,à"/>
    <w:link w:val="CorpsdetexteC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orpsdetexteCar">
    <w:name w:val="Corps de texte Car"/>
    <w:aliases w:val="AvtalBrödtext Car, ändrad Car,Bodytext Car,ändrad Car,AvtalBrodtext Car,andrad Car,EHPT Car,Body Text2 Car,Body3 Car,Body Text  Car,Body Text level 1 Car,Response Car,compact Car,paragraph 2 Car,body indent Car,bt Car,Requirements Car"/>
    <w:link w:val="Corpsdetexte"/>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aireCar">
    <w:name w:val="Commentaire Car"/>
    <w:link w:val="Commentaire"/>
    <w:rsid w:val="0052794D"/>
    <w:rPr>
      <w:rFonts w:ascii="Times New Roman" w:hAnsi="Times New Roman"/>
      <w:lang w:val="en-GB"/>
    </w:rPr>
  </w:style>
  <w:style w:type="paragraph" w:styleId="Lgende">
    <w:name w:val="caption"/>
    <w:aliases w:val="Resp caption,Caption Char,Resp"/>
    <w:basedOn w:val="Normal"/>
    <w:next w:val="Normal"/>
    <w:link w:val="LgendeCar"/>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LgendeCar">
    <w:name w:val="Légende Car"/>
    <w:aliases w:val="Resp caption Car,Caption Char Car,Resp Car"/>
    <w:link w:val="Lgende"/>
    <w:locked/>
    <w:rsid w:val="00192DEB"/>
    <w:rPr>
      <w:rFonts w:ascii="Arial" w:eastAsia="Times New Roman" w:hAnsi="Arial"/>
      <w:b/>
      <w:bCs/>
      <w:lang w:val="en-GB"/>
    </w:rPr>
  </w:style>
  <w:style w:type="paragraph" w:styleId="Explorateurdedocuments">
    <w:name w:val="Document Map"/>
    <w:basedOn w:val="Normal"/>
    <w:link w:val="ExplorateurdedocumentsCar"/>
    <w:rsid w:val="005C30E4"/>
    <w:rPr>
      <w:rFonts w:ascii="Tahoma" w:hAnsi="Tahoma"/>
      <w:sz w:val="16"/>
      <w:szCs w:val="16"/>
    </w:rPr>
  </w:style>
  <w:style w:type="character" w:customStyle="1" w:styleId="ExplorateurdedocumentsCar">
    <w:name w:val="Explorateur de documents Car"/>
    <w:link w:val="Explorateurdedocuments"/>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2nd level,†berschrift 2,õberschrift 2,UNDERRUBRIK 1-2"/>
    <w:basedOn w:val="Titre1"/>
    <w:next w:val="Normal"/>
    <w:qFormat/>
    <w:pPr>
      <w:pBdr>
        <w:top w:val="none" w:sz="0" w:space="0" w:color="auto"/>
      </w:pBdr>
      <w:spacing w:before="180"/>
      <w:outlineLvl w:val="1"/>
    </w:pPr>
    <w:rPr>
      <w:sz w:val="32"/>
    </w:rPr>
  </w:style>
  <w:style w:type="paragraph" w:styleId="Titre3">
    <w:name w:val="heading 3"/>
    <w:aliases w:val="h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M9">
    <w:name w:val="toc 9"/>
    <w:basedOn w:val="TM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paragraph" w:styleId="Paragraphedeliste">
    <w:name w:val="List Paragraph"/>
    <w:basedOn w:val="Normal"/>
    <w:uiPriority w:val="34"/>
    <w:qFormat/>
    <w:rsid w:val="000D20DF"/>
    <w:pPr>
      <w:spacing w:after="0"/>
      <w:ind w:left="720"/>
      <w:contextualSpacing/>
    </w:pPr>
    <w:rPr>
      <w:rFonts w:eastAsia="Times New Roman"/>
      <w:sz w:val="24"/>
      <w:szCs w:val="24"/>
      <w:lang w:val="en-US"/>
    </w:rPr>
  </w:style>
  <w:style w:type="paragraph" w:styleId="Corpsdetexte">
    <w:name w:val="Body Text"/>
    <w:aliases w:val="AvtalBrödtext, ändrad,Bodytext,ändrad,AvtalBrodtext,andrad,EHPT,Body Text2,Body3,Body Text ,Body Text level 1,Response,compact,paragraph 2,body indent,bt,Requirements,à¹×éÍàÃ×èÍ§,Bodytext1,Bodytext2,AvtalBrödtext1,ändrad1,Bodytext3,à"/>
    <w:link w:val="CorpsdetexteC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orpsdetexteCar">
    <w:name w:val="Corps de texte Car"/>
    <w:aliases w:val="AvtalBrödtext Car, ändrad Car,Bodytext Car,ändrad Car,AvtalBrodtext Car,andrad Car,EHPT Car,Body Text2 Car,Body3 Car,Body Text  Car,Body Text level 1 Car,Response Car,compact Car,paragraph 2 Car,body indent Car,bt Car,Requirements Car"/>
    <w:link w:val="Corpsdetexte"/>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aireCar">
    <w:name w:val="Commentaire Car"/>
    <w:link w:val="Commentaire"/>
    <w:rsid w:val="0052794D"/>
    <w:rPr>
      <w:rFonts w:ascii="Times New Roman" w:hAnsi="Times New Roman"/>
      <w:lang w:val="en-GB"/>
    </w:rPr>
  </w:style>
  <w:style w:type="paragraph" w:styleId="Lgende">
    <w:name w:val="caption"/>
    <w:aliases w:val="Resp caption,Caption Char,Resp"/>
    <w:basedOn w:val="Normal"/>
    <w:next w:val="Normal"/>
    <w:link w:val="LgendeCar"/>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LgendeCar">
    <w:name w:val="Légende Car"/>
    <w:aliases w:val="Resp caption Car,Caption Char Car,Resp Car"/>
    <w:link w:val="Lgende"/>
    <w:locked/>
    <w:rsid w:val="00192DEB"/>
    <w:rPr>
      <w:rFonts w:ascii="Arial" w:eastAsia="Times New Roman" w:hAnsi="Arial"/>
      <w:b/>
      <w:bCs/>
      <w:lang w:val="en-GB"/>
    </w:rPr>
  </w:style>
  <w:style w:type="paragraph" w:styleId="Explorateurdedocuments">
    <w:name w:val="Document Map"/>
    <w:basedOn w:val="Normal"/>
    <w:link w:val="ExplorateurdedocumentsCar"/>
    <w:rsid w:val="005C30E4"/>
    <w:rPr>
      <w:rFonts w:ascii="Tahoma" w:hAnsi="Tahoma"/>
      <w:sz w:val="16"/>
      <w:szCs w:val="16"/>
    </w:rPr>
  </w:style>
  <w:style w:type="character" w:customStyle="1" w:styleId="ExplorateurdedocumentsCar">
    <w:name w:val="Explorateur de documents Car"/>
    <w:link w:val="Explorateurdedocuments"/>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archive/32_series/32.796" TargetMode="External"/><Relationship Id="rId5" Type="http://schemas.openxmlformats.org/officeDocument/2006/relationships/settings" Target="settings.xml"/><Relationship Id="rId10" Type="http://schemas.openxmlformats.org/officeDocument/2006/relationships/hyperlink" Target="file:///D:\c79089\userdata\w22017\Desktop\SA5%20Meeting\docs\S5-144049.zip" TargetMode="External"/><Relationship Id="rId4" Type="http://schemas.microsoft.com/office/2007/relationships/stylesWithEffects" Target="stylesWithEffect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386849-6CFB-447F-936E-B2BE9B2DF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6</Pages>
  <Words>2105</Words>
  <Characters>11583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13661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ORANGE</cp:lastModifiedBy>
  <cp:revision>125</cp:revision>
  <cp:lastPrinted>1900-12-31T22:00:00Z</cp:lastPrinted>
  <dcterms:created xsi:type="dcterms:W3CDTF">2017-01-19T11:42:00Z</dcterms:created>
  <dcterms:modified xsi:type="dcterms:W3CDTF">2018-10-11T17:20:00Z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1538500870</vt:lpwstr>
  </property>
</Properties>
</file>